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DBCF6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FRENSH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667229A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DA743E3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E4426B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D4CC60" w14:textId="77777777" w:rsidR="001B382E" w:rsidRDefault="001B382E" w:rsidP="001B382E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5B15FFB" w14:textId="77777777" w:rsidR="001B382E" w:rsidRPr="00065994" w:rsidRDefault="001B382E" w:rsidP="001B382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0BC099C" w14:textId="77777777" w:rsidR="001B382E" w:rsidRPr="00065994" w:rsidRDefault="001B382E" w:rsidP="001B382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8C96F07" w14:textId="77777777" w:rsidR="001B382E" w:rsidRDefault="001B382E" w:rsidP="001B382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2B532B7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6761C9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1F248D" w14:textId="77777777" w:rsidR="001B382E" w:rsidRDefault="001B382E" w:rsidP="001B38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July 2023</w:t>
      </w:r>
    </w:p>
    <w:p w14:paraId="264322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CC8B" w14:textId="77777777" w:rsidR="001B382E" w:rsidRDefault="001B382E" w:rsidP="009139A6">
      <w:r>
        <w:separator/>
      </w:r>
    </w:p>
  </w:endnote>
  <w:endnote w:type="continuationSeparator" w:id="0">
    <w:p w14:paraId="561BAE40" w14:textId="77777777" w:rsidR="001B382E" w:rsidRDefault="001B38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3E2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61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0E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E7105" w14:textId="77777777" w:rsidR="001B382E" w:rsidRDefault="001B382E" w:rsidP="009139A6">
      <w:r>
        <w:separator/>
      </w:r>
    </w:p>
  </w:footnote>
  <w:footnote w:type="continuationSeparator" w:id="0">
    <w:p w14:paraId="7809776B" w14:textId="77777777" w:rsidR="001B382E" w:rsidRDefault="001B38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B5C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D1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CA0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82E"/>
    <w:rsid w:val="000666E0"/>
    <w:rsid w:val="001B382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CA412"/>
  <w15:chartTrackingRefBased/>
  <w15:docId w15:val="{46FD4BF1-4A8A-4A14-8ADA-69270FE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2023-09-03T19:57:00Z</dcterms:created>
  <dcterms:modified xsi:type="dcterms:W3CDTF">2023-09-03T19:57:00Z</dcterms:modified>
</cp:coreProperties>
</file>